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6F000" w14:textId="77777777" w:rsidR="00160F1A" w:rsidRDefault="00160F1A" w:rsidP="00160F1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Robert CLERK</w:t>
      </w:r>
      <w:r>
        <w:rPr>
          <w:rFonts w:cs="Times New Roman"/>
          <w:szCs w:val="24"/>
          <w:lang w:val="en-GB"/>
        </w:rPr>
        <w:t xml:space="preserve">       (fl.1486)</w:t>
      </w:r>
    </w:p>
    <w:p w14:paraId="5C61FEAC" w14:textId="77777777" w:rsidR="00160F1A" w:rsidRDefault="00160F1A" w:rsidP="00160F1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Lincoln. Brasier.</w:t>
      </w:r>
    </w:p>
    <w:p w14:paraId="3674020C" w14:textId="77777777" w:rsidR="00160F1A" w:rsidRDefault="00160F1A" w:rsidP="00160F1A">
      <w:pPr>
        <w:pStyle w:val="NoSpacing"/>
        <w:jc w:val="both"/>
        <w:rPr>
          <w:rFonts w:cs="Times New Roman"/>
          <w:szCs w:val="24"/>
          <w:lang w:val="en-GB"/>
        </w:rPr>
      </w:pPr>
    </w:p>
    <w:p w14:paraId="1B7F5FFA" w14:textId="77777777" w:rsidR="00160F1A" w:rsidRDefault="00160F1A" w:rsidP="00160F1A">
      <w:pPr>
        <w:pStyle w:val="NoSpacing"/>
        <w:jc w:val="both"/>
        <w:rPr>
          <w:rFonts w:cs="Times New Roman"/>
          <w:szCs w:val="24"/>
          <w:lang w:val="en-GB"/>
        </w:rPr>
      </w:pPr>
    </w:p>
    <w:p w14:paraId="0091B697" w14:textId="77777777" w:rsidR="00160F1A" w:rsidRDefault="00160F1A" w:rsidP="00160F1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1486</w:t>
      </w:r>
      <w:r>
        <w:rPr>
          <w:rFonts w:cs="Times New Roman"/>
          <w:szCs w:val="24"/>
          <w:lang w:val="en-GB"/>
        </w:rPr>
        <w:tab/>
        <w:t>William Clerke(q.v.) and his wife, Joan(q.v.), as the executors of William</w:t>
      </w:r>
    </w:p>
    <w:p w14:paraId="71167E3E" w14:textId="77777777" w:rsidR="00160F1A" w:rsidRDefault="00160F1A" w:rsidP="00160F1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Weste(q.v.), brought a plaint of debt against him and Robert Dyghton of</w:t>
      </w:r>
    </w:p>
    <w:p w14:paraId="06F603FE" w14:textId="77777777" w:rsidR="00160F1A" w:rsidRDefault="00160F1A" w:rsidP="00160F1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Lincoln(q.v.)     ( </w:t>
      </w:r>
      <w:hyperlink r:id="rId6" w:history="1">
        <w:r w:rsidRPr="00F46848">
          <w:rPr>
            <w:rStyle w:val="Hyperlink"/>
            <w:rFonts w:cs="Times New Roman"/>
            <w:szCs w:val="24"/>
            <w:lang w:val="en-GB"/>
          </w:rPr>
          <w:t>https://waalt.uh.edu/index.php/CP40no895Index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117D7AA2" w14:textId="77777777" w:rsidR="00D22913" w:rsidRDefault="00D22913" w:rsidP="00D2291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1489</w:t>
      </w:r>
      <w:r>
        <w:rPr>
          <w:rFonts w:cs="Times New Roman"/>
          <w:szCs w:val="24"/>
          <w:lang w:val="en-GB"/>
        </w:rPr>
        <w:tab/>
        <w:t>Richard Villers(q.v.) and William Clerk of Welborne(q.v.) brought a plaint</w:t>
      </w:r>
    </w:p>
    <w:p w14:paraId="15D6643B" w14:textId="77777777" w:rsidR="00D22913" w:rsidRDefault="00D22913" w:rsidP="00D2291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debt against him.</w:t>
      </w:r>
    </w:p>
    <w:p w14:paraId="5CCFFAEE" w14:textId="77777777" w:rsidR="00D22913" w:rsidRDefault="00D22913" w:rsidP="00D22913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7" w:history="1">
        <w:r w:rsidRPr="007A0DDE">
          <w:rPr>
            <w:rStyle w:val="Hyperlink"/>
            <w:rFonts w:cs="Times New Roman"/>
            <w:szCs w:val="24"/>
            <w:lang w:val="en-GB"/>
          </w:rPr>
          <w:t>https://waalt.uh.edu/index.php/CP40no907Index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2E4112DD" w14:textId="77777777" w:rsidR="00D22913" w:rsidRDefault="00D22913" w:rsidP="00160F1A">
      <w:pPr>
        <w:pStyle w:val="NoSpacing"/>
        <w:jc w:val="both"/>
        <w:rPr>
          <w:rFonts w:cs="Times New Roman"/>
          <w:szCs w:val="24"/>
          <w:lang w:val="en-GB"/>
        </w:rPr>
      </w:pPr>
    </w:p>
    <w:p w14:paraId="2703E2D8" w14:textId="77777777" w:rsidR="00160F1A" w:rsidRDefault="00160F1A" w:rsidP="00160F1A">
      <w:pPr>
        <w:pStyle w:val="NoSpacing"/>
        <w:jc w:val="both"/>
        <w:rPr>
          <w:rFonts w:cs="Times New Roman"/>
          <w:szCs w:val="24"/>
          <w:lang w:val="en-GB"/>
        </w:rPr>
      </w:pPr>
    </w:p>
    <w:p w14:paraId="5B223B74" w14:textId="77777777" w:rsidR="00160F1A" w:rsidRDefault="00160F1A" w:rsidP="00160F1A">
      <w:pPr>
        <w:pStyle w:val="NoSpacing"/>
        <w:jc w:val="both"/>
        <w:rPr>
          <w:rFonts w:cs="Times New Roman"/>
          <w:szCs w:val="24"/>
          <w:lang w:val="en-GB"/>
        </w:rPr>
      </w:pPr>
    </w:p>
    <w:p w14:paraId="4B4FB9D1" w14:textId="77777777" w:rsidR="00160F1A" w:rsidRDefault="00160F1A" w:rsidP="00160F1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6 February 2024</w:t>
      </w:r>
    </w:p>
    <w:p w14:paraId="6C9AD6C4" w14:textId="75E2961E" w:rsidR="00D22913" w:rsidRDefault="00D22913" w:rsidP="00160F1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8 February 2024</w:t>
      </w:r>
    </w:p>
    <w:p w14:paraId="78286C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5507F" w14:textId="77777777" w:rsidR="00160F1A" w:rsidRDefault="00160F1A" w:rsidP="009139A6">
      <w:r>
        <w:separator/>
      </w:r>
    </w:p>
  </w:endnote>
  <w:endnote w:type="continuationSeparator" w:id="0">
    <w:p w14:paraId="251833C2" w14:textId="77777777" w:rsidR="00160F1A" w:rsidRDefault="00160F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D1C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F04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22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D911F" w14:textId="77777777" w:rsidR="00160F1A" w:rsidRDefault="00160F1A" w:rsidP="009139A6">
      <w:r>
        <w:separator/>
      </w:r>
    </w:p>
  </w:footnote>
  <w:footnote w:type="continuationSeparator" w:id="0">
    <w:p w14:paraId="12BCD535" w14:textId="77777777" w:rsidR="00160F1A" w:rsidRDefault="00160F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F6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B69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1E6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F1A"/>
    <w:rsid w:val="000666E0"/>
    <w:rsid w:val="00160F1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291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37873"/>
  <w15:chartTrackingRefBased/>
  <w15:docId w15:val="{1D2FAB8F-B36A-4A71-84FE-9758893B1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0F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no907Index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895Index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2024-02-06T12:09:00Z</dcterms:created>
  <dcterms:modified xsi:type="dcterms:W3CDTF">2024-02-08T15:05:00Z</dcterms:modified>
</cp:coreProperties>
</file>